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B78" w:rsidRDefault="007C7B78" w:rsidP="007C7B78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未婚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7C7B7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B78" w:rsidRDefault="007C7B78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B78" w:rsidRDefault="007C7B78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B78" w:rsidRDefault="007C7B78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B78" w:rsidRDefault="007C7B78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B78" w:rsidRDefault="007C7B78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7C7B7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B78" w:rsidRDefault="007C7B78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C7B78" w:rsidRDefault="007C7B78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C7B78" w:rsidRDefault="007C7B78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C7B78" w:rsidRDefault="007C7B78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C7B78" w:rsidRDefault="007C7B78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7C7B7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B78" w:rsidRDefault="007C7B78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C7B78" w:rsidRDefault="007C7B78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C7B78" w:rsidRDefault="007C7B78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C7B78" w:rsidRDefault="007C7B78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C7B78" w:rsidRDefault="007C7B78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7C7B7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B78" w:rsidRDefault="007C7B78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C7B78" w:rsidRDefault="007C7B78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C7B78" w:rsidRDefault="007C7B78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C7B78" w:rsidRDefault="007C7B78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C7B78" w:rsidRDefault="007C7B78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7C7B78" w:rsidRDefault="007C7B78" w:rsidP="00AF1F1D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7C7B78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B78" w:rsidRDefault="007C7B78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C7B78" w:rsidRDefault="007C7B78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7C7B78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B78" w:rsidRDefault="007C7B78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C7B78" w:rsidRDefault="007C7B78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B78" w:rsidRDefault="007C7B78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C7B78" w:rsidRDefault="007C7B78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7C7B78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B78" w:rsidRDefault="007C7B78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C7B78" w:rsidRDefault="007C7B78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B78" w:rsidRDefault="007C7B78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C7B78" w:rsidRDefault="007C7B78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7C7B78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B78" w:rsidRDefault="007C7B78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C7B78" w:rsidRDefault="007C7B78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B78" w:rsidRDefault="007C7B78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C7B78" w:rsidRDefault="007C7B78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7C7B78" w:rsidRPr="00412996" w:rsidRDefault="007C7B78" w:rsidP="002B0D42">
      <w:pPr>
        <w:rPr>
          <w:rFonts w:cs="Times New Roman"/>
        </w:rPr>
      </w:pPr>
    </w:p>
    <w:p w:rsidR="007C7B78" w:rsidRPr="002B0D42" w:rsidRDefault="007C7B78">
      <w:pPr>
        <w:rPr>
          <w:rFonts w:cs="Times New Roman"/>
        </w:rPr>
      </w:pPr>
    </w:p>
    <w:sectPr w:rsidR="007C7B78" w:rsidRPr="002B0D42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B78" w:rsidRDefault="007C7B78" w:rsidP="002B0D4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C7B78" w:rsidRDefault="007C7B78" w:rsidP="002B0D4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B78" w:rsidRDefault="007C7B78" w:rsidP="002B0D4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C7B78" w:rsidRDefault="007C7B78" w:rsidP="002B0D4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13AE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64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0CA3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42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C7F05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6BD2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1F3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2996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064F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2432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5908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D83"/>
    <w:rsid w:val="007C5F4A"/>
    <w:rsid w:val="007C657B"/>
    <w:rsid w:val="007C684D"/>
    <w:rsid w:val="007C7B78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2C1B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55E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1F1D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4E23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4909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2B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13AE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1E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4901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D42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B0D4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B0D42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B0D42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B0D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84</Words>
  <Characters>483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6</cp:revision>
  <dcterms:created xsi:type="dcterms:W3CDTF">2018-07-21T11:28:00Z</dcterms:created>
  <dcterms:modified xsi:type="dcterms:W3CDTF">2018-08-04T05:57:00Z</dcterms:modified>
</cp:coreProperties>
</file>